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4A8" w:rsidRDefault="008154A8" w:rsidP="008154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BERNARD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:rsidR="008154A8" w:rsidRDefault="008154A8" w:rsidP="008154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Cambridge. Barber.</w:t>
      </w:r>
    </w:p>
    <w:p w:rsidR="008154A8" w:rsidRDefault="008154A8" w:rsidP="008154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54A8" w:rsidRDefault="008154A8" w:rsidP="008154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54A8" w:rsidRDefault="008154A8" w:rsidP="008154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Sep.1483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Hardheede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bequeathed him a russet gown and other items.</w:t>
      </w:r>
    </w:p>
    <w:p w:rsidR="008154A8" w:rsidRDefault="008154A8" w:rsidP="008154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Logge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pp.246-9)</w:t>
      </w:r>
    </w:p>
    <w:p w:rsidR="008154A8" w:rsidRDefault="008154A8" w:rsidP="008154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54A8" w:rsidRDefault="008154A8" w:rsidP="008154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54A8" w:rsidRDefault="008154A8" w:rsidP="008154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54A8" w:rsidRDefault="008154A8" w:rsidP="008154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June 2015</w:t>
      </w:r>
    </w:p>
    <w:p w:rsidR="006B2F86" w:rsidRPr="00E71FC3" w:rsidRDefault="008154A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4A8" w:rsidRDefault="008154A8" w:rsidP="00E71FC3">
      <w:pPr>
        <w:spacing w:after="0" w:line="240" w:lineRule="auto"/>
      </w:pPr>
      <w:r>
        <w:separator/>
      </w:r>
    </w:p>
  </w:endnote>
  <w:endnote w:type="continuationSeparator" w:id="0">
    <w:p w:rsidR="008154A8" w:rsidRDefault="008154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4A8" w:rsidRDefault="008154A8" w:rsidP="00E71FC3">
      <w:pPr>
        <w:spacing w:after="0" w:line="240" w:lineRule="auto"/>
      </w:pPr>
      <w:r>
        <w:separator/>
      </w:r>
    </w:p>
  </w:footnote>
  <w:footnote w:type="continuationSeparator" w:id="0">
    <w:p w:rsidR="008154A8" w:rsidRDefault="008154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4A8"/>
    <w:rsid w:val="008154A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716001-D655-49F0-869C-5C8444A29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2016-04-06T20:43:00Z</dcterms:created>
  <dcterms:modified xsi:type="dcterms:W3CDTF">2016-04-06T20:43:00Z</dcterms:modified>
</cp:coreProperties>
</file>